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C6589" w14:textId="42D3CEE0" w:rsidR="00BA00AB" w:rsidRDefault="00D0296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ESTON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fl.1412)</w:t>
      </w:r>
    </w:p>
    <w:p w14:paraId="52B44988" w14:textId="6975BE4C" w:rsidR="00D02966" w:rsidRDefault="00D0296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1245EB" w14:textId="0911402F" w:rsidR="00D02966" w:rsidRDefault="00D0296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D80F8E" w14:textId="124772DA" w:rsidR="00D02966" w:rsidRDefault="00D0296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May1412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mandamus held in Bulmer, Essex, into lands</w:t>
      </w:r>
    </w:p>
    <w:p w14:paraId="5A0DC6B9" w14:textId="5A6240EB" w:rsidR="00D02966" w:rsidRDefault="00D0296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John Butler, Earl of Ormond(q.v.).</w:t>
      </w:r>
    </w:p>
    <w:p w14:paraId="06615423" w14:textId="2BAC8BDC" w:rsidR="00D02966" w:rsidRDefault="00D0296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19-33)</w:t>
      </w:r>
    </w:p>
    <w:p w14:paraId="157E4201" w14:textId="27B6D3FE" w:rsidR="00D02966" w:rsidRDefault="00D0296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EF7085" w14:textId="1BBC6F77" w:rsidR="00D02966" w:rsidRDefault="00D0296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0CF735" w14:textId="239251D4" w:rsidR="00D02966" w:rsidRPr="00D02966" w:rsidRDefault="00D0296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2021</w:t>
      </w:r>
    </w:p>
    <w:sectPr w:rsidR="00D02966" w:rsidRPr="00D029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5B5BC0" w14:textId="77777777" w:rsidR="00D02966" w:rsidRDefault="00D02966" w:rsidP="009139A6">
      <w:r>
        <w:separator/>
      </w:r>
    </w:p>
  </w:endnote>
  <w:endnote w:type="continuationSeparator" w:id="0">
    <w:p w14:paraId="075C7DE3" w14:textId="77777777" w:rsidR="00D02966" w:rsidRDefault="00D029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8B2D2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961CE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C8FF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300558" w14:textId="77777777" w:rsidR="00D02966" w:rsidRDefault="00D02966" w:rsidP="009139A6">
      <w:r>
        <w:separator/>
      </w:r>
    </w:p>
  </w:footnote>
  <w:footnote w:type="continuationSeparator" w:id="0">
    <w:p w14:paraId="2F051EB6" w14:textId="77777777" w:rsidR="00D02966" w:rsidRDefault="00D029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4D12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332A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D59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966"/>
    <w:rsid w:val="000666E0"/>
    <w:rsid w:val="002510B7"/>
    <w:rsid w:val="005C130B"/>
    <w:rsid w:val="00826F5C"/>
    <w:rsid w:val="009139A6"/>
    <w:rsid w:val="009448BB"/>
    <w:rsid w:val="00A3176C"/>
    <w:rsid w:val="00BA00AB"/>
    <w:rsid w:val="00D02966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4AC88"/>
  <w15:chartTrackingRefBased/>
  <w15:docId w15:val="{595AF846-4009-4FEC-9BAA-3675EF96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2021-03-17T11:08:00Z</dcterms:created>
  <dcterms:modified xsi:type="dcterms:W3CDTF">2021-03-17T11:10:00Z</dcterms:modified>
</cp:coreProperties>
</file>